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C2D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d.ca.1425)</w:t>
      </w:r>
    </w:p>
    <w:p w14:paraId="765348DD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741F436A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6E6A2088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786EF850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(C.F.R. 1422-30 p.83)</w:t>
      </w:r>
    </w:p>
    <w:p w14:paraId="54391F74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2E7891DD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62809443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May1425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Huntingdonshire.</w:t>
      </w:r>
    </w:p>
    <w:p w14:paraId="79C4CB64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p.83)</w:t>
      </w:r>
    </w:p>
    <w:p w14:paraId="0DBBC19A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76FEF79A" w14:textId="77777777" w:rsidR="00E66E47" w:rsidRDefault="00E66E47" w:rsidP="00E66E47">
      <w:pPr>
        <w:pStyle w:val="NoSpacing"/>
        <w:rPr>
          <w:rFonts w:cs="Times New Roman"/>
          <w:szCs w:val="24"/>
        </w:rPr>
      </w:pPr>
    </w:p>
    <w:p w14:paraId="2E6DB3CD" w14:textId="77777777" w:rsidR="00E66E47" w:rsidRDefault="00E66E47" w:rsidP="00E66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2024</w:t>
      </w:r>
    </w:p>
    <w:p w14:paraId="202206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DD5C" w14:textId="77777777" w:rsidR="00E66E47" w:rsidRDefault="00E66E47" w:rsidP="009139A6">
      <w:r>
        <w:separator/>
      </w:r>
    </w:p>
  </w:endnote>
  <w:endnote w:type="continuationSeparator" w:id="0">
    <w:p w14:paraId="50338A90" w14:textId="77777777" w:rsidR="00E66E47" w:rsidRDefault="00E66E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7B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8A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5C2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F95E7" w14:textId="77777777" w:rsidR="00E66E47" w:rsidRDefault="00E66E47" w:rsidP="009139A6">
      <w:r>
        <w:separator/>
      </w:r>
    </w:p>
  </w:footnote>
  <w:footnote w:type="continuationSeparator" w:id="0">
    <w:p w14:paraId="3D295E4F" w14:textId="77777777" w:rsidR="00E66E47" w:rsidRDefault="00E66E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C6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11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CB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E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6E4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2194D"/>
  <w15:chartTrackingRefBased/>
  <w15:docId w15:val="{BACDFAEF-16A7-47CC-AA31-80A58BDD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2024-01-26T20:37:00Z</dcterms:created>
  <dcterms:modified xsi:type="dcterms:W3CDTF">2024-01-26T20:39:00Z</dcterms:modified>
</cp:coreProperties>
</file>